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1FB2E90" w14:textId="2654EF98" w:rsidR="008D01D7" w:rsidRDefault="00416A31">
      <w:r w:rsidRPr="00D93183">
        <w:rPr>
          <w:noProof/>
          <w:color w:val="EFD115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BE7A048" wp14:editId="39885C13">
                <wp:simplePos x="0" y="0"/>
                <wp:positionH relativeFrom="margin">
                  <wp:posOffset>1531620</wp:posOffset>
                </wp:positionH>
                <wp:positionV relativeFrom="paragraph">
                  <wp:posOffset>-38100</wp:posOffset>
                </wp:positionV>
                <wp:extent cx="3145790" cy="596900"/>
                <wp:effectExtent l="0" t="0" r="0" b="0"/>
                <wp:wrapNone/>
                <wp:docPr id="81856338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5790" cy="596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DE441E" w14:textId="77777777" w:rsidR="008D01D7" w:rsidRPr="00416A31" w:rsidRDefault="008D01D7" w:rsidP="008D01D7">
                            <w:pPr>
                              <w:spacing w:after="0"/>
                              <w:rPr>
                                <w:rFonts w:ascii="Bloodthirsty" w:hAnsi="Bloodthirsty"/>
                                <w:i/>
                                <w:iCs/>
                                <w:color w:val="FFE9B3"/>
                                <w:sz w:val="56"/>
                                <w:szCs w:val="56"/>
                                <w:lang w:val="en-US"/>
                              </w:rPr>
                            </w:pPr>
                            <w:r w:rsidRPr="00416A31">
                              <w:rPr>
                                <w:rFonts w:ascii="Bloodthirsty" w:hAnsi="Bloodthirsty"/>
                                <w:i/>
                                <w:iCs/>
                                <w:color w:val="FFE9B3"/>
                                <w:sz w:val="56"/>
                                <w:szCs w:val="56"/>
                                <w:lang w:val="en-US"/>
                              </w:rPr>
                              <w:t>You are invited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E7A048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20.6pt;margin-top:-3pt;width:247.7pt;height:47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" filled="f" stroked="f" strokeweight=".5pt">
                <v:textbox>
                  <w:txbxContent>
                    <w:p w14:paraId="6CDE441E" w14:textId="77777777" w:rsidR="008D01D7" w:rsidRPr="00416A31" w:rsidRDefault="008D01D7" w:rsidP="008D01D7">
                      <w:pPr>
                        <w:spacing w:after="0"/>
                        <w:rPr>
                          <w:rFonts w:ascii="Bloodthirsty" w:hAnsi="Bloodthirsty"/>
                          <w:i/>
                          <w:iCs/>
                          <w:color w:val="FFE9B3"/>
                          <w:sz w:val="56"/>
                          <w:szCs w:val="56"/>
                          <w:lang w:val="en-US"/>
                        </w:rPr>
                      </w:pPr>
                      <w:r w:rsidRPr="00416A31">
                        <w:rPr>
                          <w:rFonts w:ascii="Bloodthirsty" w:hAnsi="Bloodthirsty"/>
                          <w:i/>
                          <w:iCs/>
                          <w:color w:val="FFE9B3"/>
                          <w:sz w:val="56"/>
                          <w:szCs w:val="56"/>
                          <w:lang w:val="en-US"/>
                        </w:rPr>
                        <w:t>You are invited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87E50">
        <w:rPr>
          <w:noProof/>
          <w:color w:val="E0382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73E3849" wp14:editId="68D0156B">
                <wp:simplePos x="0" y="0"/>
                <wp:positionH relativeFrom="margin">
                  <wp:posOffset>632460</wp:posOffset>
                </wp:positionH>
                <wp:positionV relativeFrom="paragraph">
                  <wp:posOffset>1165860</wp:posOffset>
                </wp:positionV>
                <wp:extent cx="5006340" cy="4312920"/>
                <wp:effectExtent l="0" t="0" r="0" b="0"/>
                <wp:wrapNone/>
                <wp:docPr id="7131309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06340" cy="4312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E9A1A0" w14:textId="77777777" w:rsidR="008D01D7" w:rsidRPr="00416A31" w:rsidRDefault="008D01D7" w:rsidP="00416A31">
                            <w:pPr>
                              <w:spacing w:after="0" w:line="240" w:lineRule="auto"/>
                              <w:jc w:val="center"/>
                              <w:rPr>
                                <w:rFonts w:ascii="Dark World" w:hAnsi="Dark World"/>
                                <w:color w:val="271137"/>
                                <w:sz w:val="96"/>
                                <w:szCs w:val="96"/>
                                <w:lang w:val="en-U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43000">
                                        <w14:srgbClr w14:val="271137"/>
                                      </w14:gs>
                                      <w14:gs w14:pos="100000">
                                        <w14:srgbClr w14:val="7030A0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416A31">
                              <w:rPr>
                                <w:rFonts w:ascii="Dark World" w:hAnsi="Dark World"/>
                                <w:color w:val="271137"/>
                                <w:sz w:val="96"/>
                                <w:szCs w:val="96"/>
                                <w:lang w:val="en-U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43000">
                                        <w14:srgbClr w14:val="271137"/>
                                      </w14:gs>
                                      <w14:gs w14:pos="100000">
                                        <w14:srgbClr w14:val="7030A0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HAPPY</w:t>
                            </w:r>
                          </w:p>
                          <w:p w14:paraId="21EA681E" w14:textId="77777777" w:rsidR="008D01D7" w:rsidRPr="00416A31" w:rsidRDefault="008D01D7" w:rsidP="00416A31">
                            <w:pPr>
                              <w:spacing w:after="0" w:line="240" w:lineRule="auto"/>
                              <w:jc w:val="center"/>
                              <w:rPr>
                                <w:rFonts w:ascii="Dark World" w:hAnsi="Dark World"/>
                                <w:color w:val="271137"/>
                                <w:sz w:val="118"/>
                                <w:szCs w:val="118"/>
                                <w:lang w:val="en-U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43000">
                                        <w14:srgbClr w14:val="271137"/>
                                      </w14:gs>
                                      <w14:gs w14:pos="100000">
                                        <w14:srgbClr w14:val="7030A0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416A31">
                              <w:rPr>
                                <w:rFonts w:ascii="Dark World" w:hAnsi="Dark World"/>
                                <w:color w:val="271137"/>
                                <w:sz w:val="118"/>
                                <w:szCs w:val="118"/>
                                <w:lang w:val="en-U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43000">
                                        <w14:srgbClr w14:val="271137"/>
                                      </w14:gs>
                                      <w14:gs w14:pos="100000">
                                        <w14:srgbClr w14:val="7030A0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HALLOWEEN</w:t>
                            </w:r>
                          </w:p>
                          <w:p w14:paraId="5882F3C2" w14:textId="77777777" w:rsidR="00416A31" w:rsidRDefault="00416A31" w:rsidP="00416A31">
                            <w:pPr>
                              <w:spacing w:after="0" w:line="240" w:lineRule="auto"/>
                              <w:jc w:val="center"/>
                              <w:rPr>
                                <w:rFonts w:ascii="Dark World" w:hAnsi="Dark World"/>
                                <w:color w:val="271137"/>
                                <w:sz w:val="72"/>
                                <w:szCs w:val="72"/>
                                <w:lang w:val="en-U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43000">
                                        <w14:srgbClr w14:val="271137"/>
                                      </w14:gs>
                                      <w14:gs w14:pos="100000">
                                        <w14:srgbClr w14:val="7030A0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</w:p>
                          <w:p w14:paraId="2BA1DB74" w14:textId="77777777" w:rsidR="00416A31" w:rsidRDefault="00416A31" w:rsidP="00416A31">
                            <w:pPr>
                              <w:spacing w:after="0" w:line="240" w:lineRule="auto"/>
                              <w:jc w:val="center"/>
                              <w:rPr>
                                <w:rFonts w:ascii="Dark World" w:hAnsi="Dark World"/>
                                <w:color w:val="271137"/>
                                <w:sz w:val="72"/>
                                <w:szCs w:val="72"/>
                                <w:lang w:val="en-U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43000">
                                        <w14:srgbClr w14:val="271137"/>
                                      </w14:gs>
                                      <w14:gs w14:pos="100000">
                                        <w14:srgbClr w14:val="7030A0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</w:p>
                          <w:p w14:paraId="55D13ABE" w14:textId="77777777" w:rsidR="00416A31" w:rsidRDefault="00416A31" w:rsidP="00416A31">
                            <w:pPr>
                              <w:spacing w:after="0" w:line="240" w:lineRule="auto"/>
                              <w:jc w:val="center"/>
                              <w:rPr>
                                <w:rFonts w:ascii="Dark World" w:hAnsi="Dark World"/>
                                <w:color w:val="271137"/>
                                <w:sz w:val="72"/>
                                <w:szCs w:val="72"/>
                                <w:lang w:val="en-U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43000">
                                        <w14:srgbClr w14:val="271137"/>
                                      </w14:gs>
                                      <w14:gs w14:pos="100000">
                                        <w14:srgbClr w14:val="7030A0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</w:p>
                          <w:p w14:paraId="38A91D71" w14:textId="11D28F54" w:rsidR="008D01D7" w:rsidRPr="00416A31" w:rsidRDefault="008D01D7" w:rsidP="00416A31">
                            <w:pPr>
                              <w:spacing w:after="0" w:line="240" w:lineRule="auto"/>
                              <w:jc w:val="center"/>
                              <w:rPr>
                                <w:rFonts w:ascii="Dark World" w:hAnsi="Dark World"/>
                                <w:color w:val="271137"/>
                                <w:sz w:val="72"/>
                                <w:szCs w:val="72"/>
                                <w:lang w:val="en-U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43000">
                                        <w14:srgbClr w14:val="271137"/>
                                      </w14:gs>
                                      <w14:gs w14:pos="100000">
                                        <w14:srgbClr w14:val="7030A0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416A31">
                              <w:rPr>
                                <w:rFonts w:ascii="Dark World" w:hAnsi="Dark World"/>
                                <w:color w:val="271137"/>
                                <w:sz w:val="72"/>
                                <w:szCs w:val="72"/>
                                <w:lang w:val="en-US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textFill>
                                  <w14:gradFill>
                                    <w14:gsLst>
                                      <w14:gs w14:pos="43000">
                                        <w14:srgbClr w14:val="271137"/>
                                      </w14:gs>
                                      <w14:gs w14:pos="100000">
                                        <w14:srgbClr w14:val="7030A0"/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FESTIVAL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3E3849" id="_x0000_s1027" type="#_x0000_t202" style="position:absolute;margin-left:49.8pt;margin-top:91.8pt;width:394.2pt;height:339.6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" filled="f" stroked="f" strokeweight=".5pt">
                <v:textbox>
                  <w:txbxContent>
                    <w:p w14:paraId="54E9A1A0" w14:textId="77777777" w:rsidR="008D01D7" w:rsidRPr="00416A31" w:rsidRDefault="008D01D7" w:rsidP="00416A31">
                      <w:pPr>
                        <w:spacing w:after="0" w:line="240" w:lineRule="auto"/>
                        <w:jc w:val="center"/>
                        <w:rPr>
                          <w:rFonts w:ascii="Dark World" w:hAnsi="Dark World"/>
                          <w:color w:val="271137"/>
                          <w:sz w:val="96"/>
                          <w:szCs w:val="96"/>
                          <w:lang w:val="en-U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43000">
                                  <w14:srgbClr w14:val="271137"/>
                                </w14:gs>
                                <w14:gs w14:pos="100000">
                                  <w14:srgbClr w14:val="7030A0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416A31">
                        <w:rPr>
                          <w:rFonts w:ascii="Dark World" w:hAnsi="Dark World"/>
                          <w:color w:val="271137"/>
                          <w:sz w:val="96"/>
                          <w:szCs w:val="96"/>
                          <w:lang w:val="en-U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43000">
                                  <w14:srgbClr w14:val="271137"/>
                                </w14:gs>
                                <w14:gs w14:pos="100000">
                                  <w14:srgbClr w14:val="7030A0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HAPPY</w:t>
                      </w:r>
                    </w:p>
                    <w:p w14:paraId="21EA681E" w14:textId="77777777" w:rsidR="008D01D7" w:rsidRPr="00416A31" w:rsidRDefault="008D01D7" w:rsidP="00416A31">
                      <w:pPr>
                        <w:spacing w:after="0" w:line="240" w:lineRule="auto"/>
                        <w:jc w:val="center"/>
                        <w:rPr>
                          <w:rFonts w:ascii="Dark World" w:hAnsi="Dark World"/>
                          <w:color w:val="271137"/>
                          <w:sz w:val="118"/>
                          <w:szCs w:val="118"/>
                          <w:lang w:val="en-U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43000">
                                  <w14:srgbClr w14:val="271137"/>
                                </w14:gs>
                                <w14:gs w14:pos="100000">
                                  <w14:srgbClr w14:val="7030A0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416A31">
                        <w:rPr>
                          <w:rFonts w:ascii="Dark World" w:hAnsi="Dark World"/>
                          <w:color w:val="271137"/>
                          <w:sz w:val="118"/>
                          <w:szCs w:val="118"/>
                          <w:lang w:val="en-U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43000">
                                  <w14:srgbClr w14:val="271137"/>
                                </w14:gs>
                                <w14:gs w14:pos="100000">
                                  <w14:srgbClr w14:val="7030A0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HALLOWEEN</w:t>
                      </w:r>
                    </w:p>
                    <w:p w14:paraId="5882F3C2" w14:textId="77777777" w:rsidR="00416A31" w:rsidRDefault="00416A31" w:rsidP="00416A31">
                      <w:pPr>
                        <w:spacing w:after="0" w:line="240" w:lineRule="auto"/>
                        <w:jc w:val="center"/>
                        <w:rPr>
                          <w:rFonts w:ascii="Dark World" w:hAnsi="Dark World"/>
                          <w:color w:val="271137"/>
                          <w:sz w:val="72"/>
                          <w:szCs w:val="72"/>
                          <w:lang w:val="en-U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43000">
                                  <w14:srgbClr w14:val="271137"/>
                                </w14:gs>
                                <w14:gs w14:pos="100000">
                                  <w14:srgbClr w14:val="7030A0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</w:p>
                    <w:p w14:paraId="2BA1DB74" w14:textId="77777777" w:rsidR="00416A31" w:rsidRDefault="00416A31" w:rsidP="00416A31">
                      <w:pPr>
                        <w:spacing w:after="0" w:line="240" w:lineRule="auto"/>
                        <w:jc w:val="center"/>
                        <w:rPr>
                          <w:rFonts w:ascii="Dark World" w:hAnsi="Dark World"/>
                          <w:color w:val="271137"/>
                          <w:sz w:val="72"/>
                          <w:szCs w:val="72"/>
                          <w:lang w:val="en-U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43000">
                                  <w14:srgbClr w14:val="271137"/>
                                </w14:gs>
                                <w14:gs w14:pos="100000">
                                  <w14:srgbClr w14:val="7030A0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</w:p>
                    <w:p w14:paraId="55D13ABE" w14:textId="77777777" w:rsidR="00416A31" w:rsidRDefault="00416A31" w:rsidP="00416A31">
                      <w:pPr>
                        <w:spacing w:after="0" w:line="240" w:lineRule="auto"/>
                        <w:jc w:val="center"/>
                        <w:rPr>
                          <w:rFonts w:ascii="Dark World" w:hAnsi="Dark World"/>
                          <w:color w:val="271137"/>
                          <w:sz w:val="72"/>
                          <w:szCs w:val="72"/>
                          <w:lang w:val="en-U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43000">
                                  <w14:srgbClr w14:val="271137"/>
                                </w14:gs>
                                <w14:gs w14:pos="100000">
                                  <w14:srgbClr w14:val="7030A0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</w:p>
                    <w:p w14:paraId="38A91D71" w14:textId="11D28F54" w:rsidR="008D01D7" w:rsidRPr="00416A31" w:rsidRDefault="008D01D7" w:rsidP="00416A31">
                      <w:pPr>
                        <w:spacing w:after="0" w:line="240" w:lineRule="auto"/>
                        <w:jc w:val="center"/>
                        <w:rPr>
                          <w:rFonts w:ascii="Dark World" w:hAnsi="Dark World"/>
                          <w:color w:val="271137"/>
                          <w:sz w:val="72"/>
                          <w:szCs w:val="72"/>
                          <w:lang w:val="en-U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43000">
                                  <w14:srgbClr w14:val="271137"/>
                                </w14:gs>
                                <w14:gs w14:pos="100000">
                                  <w14:srgbClr w14:val="7030A0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416A31">
                        <w:rPr>
                          <w:rFonts w:ascii="Dark World" w:hAnsi="Dark World"/>
                          <w:color w:val="271137"/>
                          <w:sz w:val="72"/>
                          <w:szCs w:val="72"/>
                          <w:lang w:val="en-US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textFill>
                            <w14:gradFill>
                              <w14:gsLst>
                                <w14:gs w14:pos="43000">
                                  <w14:srgbClr w14:val="271137"/>
                                </w14:gs>
                                <w14:gs w14:pos="100000">
                                  <w14:srgbClr w14:val="7030A0"/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FESTIVAL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20044" w:rsidRPr="00D93183">
        <w:rPr>
          <w:noProof/>
          <w:color w:val="EFD115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18C1B12" wp14:editId="16F73F35">
                <wp:simplePos x="0" y="0"/>
                <wp:positionH relativeFrom="margin">
                  <wp:posOffset>1624330</wp:posOffset>
                </wp:positionH>
                <wp:positionV relativeFrom="paragraph">
                  <wp:posOffset>8896350</wp:posOffset>
                </wp:positionV>
                <wp:extent cx="2482850" cy="800100"/>
                <wp:effectExtent l="0" t="0" r="0" b="0"/>
                <wp:wrapNone/>
                <wp:docPr id="112163800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2850" cy="800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86CB27" w14:textId="77777777" w:rsidR="00020044" w:rsidRPr="00020044" w:rsidRDefault="00020044" w:rsidP="00020044">
                            <w:pPr>
                              <w:spacing w:after="0"/>
                              <w:jc w:val="center"/>
                              <w:rPr>
                                <w:rFonts w:ascii="Happy Holidays" w:hAnsi="Happy Holidays"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020044">
                              <w:rPr>
                                <w:rFonts w:ascii="Happy Holidays" w:hAnsi="Happy Holidays"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  <w:t>MORE Info</w:t>
                            </w:r>
                          </w:p>
                          <w:p w14:paraId="3A2C6FBC" w14:textId="77777777" w:rsidR="00020044" w:rsidRPr="00020044" w:rsidRDefault="00020044" w:rsidP="00020044">
                            <w:pPr>
                              <w:spacing w:after="0"/>
                              <w:jc w:val="center"/>
                              <w:rPr>
                                <w:rFonts w:ascii="Happy Holidays" w:hAnsi="Happy Holidays"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020044">
                              <w:rPr>
                                <w:rFonts w:ascii="Happy Holidays" w:hAnsi="Happy Holidays"/>
                                <w:color w:val="FFE9B3"/>
                                <w:sz w:val="32"/>
                                <w:szCs w:val="32"/>
                                <w:lang w:val="en-US"/>
                              </w:rPr>
                              <w:t>WWW.YOURWEBSITE.COM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8C1B12" id="_x0000_s1028" type="#_x0000_t202" style="position:absolute;margin-left:127.9pt;margin-top:700.5pt;width:195.5pt;height:63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" filled="f" stroked="f" strokeweight=".5pt">
                <v:textbox>
                  <w:txbxContent>
                    <w:p w14:paraId="5C86CB27" w14:textId="77777777" w:rsidR="00020044" w:rsidRPr="00020044" w:rsidRDefault="00020044" w:rsidP="00020044">
                      <w:pPr>
                        <w:spacing w:after="0"/>
                        <w:jc w:val="center"/>
                        <w:rPr>
                          <w:rFonts w:ascii="Happy Holidays" w:hAnsi="Happy Holidays"/>
                          <w:color w:val="FFE9B3"/>
                          <w:sz w:val="32"/>
                          <w:szCs w:val="32"/>
                          <w:lang w:val="en-US"/>
                        </w:rPr>
                      </w:pPr>
                      <w:r w:rsidRPr="00020044">
                        <w:rPr>
                          <w:rFonts w:ascii="Happy Holidays" w:hAnsi="Happy Holidays"/>
                          <w:color w:val="FFE9B3"/>
                          <w:sz w:val="32"/>
                          <w:szCs w:val="32"/>
                          <w:lang w:val="en-US"/>
                        </w:rPr>
                        <w:t>MORE Info</w:t>
                      </w:r>
                    </w:p>
                    <w:p w14:paraId="3A2C6FBC" w14:textId="77777777" w:rsidR="00020044" w:rsidRPr="00020044" w:rsidRDefault="00020044" w:rsidP="00020044">
                      <w:pPr>
                        <w:spacing w:after="0"/>
                        <w:jc w:val="center"/>
                        <w:rPr>
                          <w:rFonts w:ascii="Happy Holidays" w:hAnsi="Happy Holidays"/>
                          <w:color w:val="FFE9B3"/>
                          <w:sz w:val="32"/>
                          <w:szCs w:val="32"/>
                          <w:lang w:val="en-US"/>
                        </w:rPr>
                      </w:pPr>
                      <w:r w:rsidRPr="00020044">
                        <w:rPr>
                          <w:rFonts w:ascii="Happy Holidays" w:hAnsi="Happy Holidays"/>
                          <w:color w:val="FFE9B3"/>
                          <w:sz w:val="32"/>
                          <w:szCs w:val="32"/>
                          <w:lang w:val="en-US"/>
                        </w:rPr>
                        <w:t>WWW.YOURWEBSITE.COM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20044" w:rsidRPr="00D93183">
        <w:rPr>
          <w:noProof/>
          <w:color w:val="EFD115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6409A8A" wp14:editId="17756226">
                <wp:simplePos x="0" y="0"/>
                <wp:positionH relativeFrom="margin">
                  <wp:posOffset>2049780</wp:posOffset>
                </wp:positionH>
                <wp:positionV relativeFrom="paragraph">
                  <wp:posOffset>7461250</wp:posOffset>
                </wp:positionV>
                <wp:extent cx="1638300" cy="571500"/>
                <wp:effectExtent l="0" t="0" r="0" b="0"/>
                <wp:wrapNone/>
                <wp:docPr id="144303244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830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8B94D" w14:textId="77777777" w:rsidR="008D01D7" w:rsidRPr="008D01D7" w:rsidRDefault="008D01D7" w:rsidP="008D01D7">
                            <w:pPr>
                              <w:spacing w:after="0"/>
                              <w:jc w:val="center"/>
                              <w:rPr>
                                <w:rFonts w:ascii="Happy Holidays" w:hAnsi="Happy Holidays"/>
                                <w:color w:val="FFE9B3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8D01D7">
                              <w:rPr>
                                <w:rFonts w:ascii="Happy Holidays" w:hAnsi="Happy Holidays"/>
                                <w:color w:val="FFE9B3"/>
                                <w:sz w:val="44"/>
                                <w:szCs w:val="44"/>
                                <w:lang w:val="en-US"/>
                              </w:rPr>
                              <w:t>9pm - 12Am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09A8A" id="_x0000_s1029" type="#_x0000_t202" style="position:absolute;margin-left:161.4pt;margin-top:587.5pt;width:129pt;height:4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" filled="f" stroked="f" strokeweight=".5pt">
                <v:textbox>
                  <w:txbxContent>
                    <w:p w14:paraId="59F8B94D" w14:textId="77777777" w:rsidR="008D01D7" w:rsidRPr="008D01D7" w:rsidRDefault="008D01D7" w:rsidP="008D01D7">
                      <w:pPr>
                        <w:spacing w:after="0"/>
                        <w:jc w:val="center"/>
                        <w:rPr>
                          <w:rFonts w:ascii="Happy Holidays" w:hAnsi="Happy Holidays"/>
                          <w:color w:val="FFE9B3"/>
                          <w:sz w:val="48"/>
                          <w:szCs w:val="48"/>
                          <w:lang w:val="en-US"/>
                        </w:rPr>
                      </w:pPr>
                      <w:r w:rsidRPr="008D01D7">
                        <w:rPr>
                          <w:rFonts w:ascii="Happy Holidays" w:hAnsi="Happy Holidays"/>
                          <w:color w:val="FFE9B3"/>
                          <w:sz w:val="44"/>
                          <w:szCs w:val="44"/>
                          <w:lang w:val="en-US"/>
                        </w:rPr>
                        <w:t>9pm - 12Am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20044" w:rsidRPr="00D93183">
        <w:rPr>
          <w:noProof/>
          <w:color w:val="EFD115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D430042" wp14:editId="5E6D9D25">
                <wp:simplePos x="0" y="0"/>
                <wp:positionH relativeFrom="margin">
                  <wp:posOffset>957580</wp:posOffset>
                </wp:positionH>
                <wp:positionV relativeFrom="paragraph">
                  <wp:posOffset>7842250</wp:posOffset>
                </wp:positionV>
                <wp:extent cx="3816350" cy="558800"/>
                <wp:effectExtent l="0" t="0" r="0" b="0"/>
                <wp:wrapNone/>
                <wp:docPr id="184382664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6350" cy="55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A6120E" w14:textId="77777777" w:rsidR="008D01D7" w:rsidRPr="00020044" w:rsidRDefault="00020044" w:rsidP="008D01D7">
                            <w:pPr>
                              <w:spacing w:after="0"/>
                              <w:jc w:val="center"/>
                              <w:rPr>
                                <w:rFonts w:ascii="Happy Holidays" w:hAnsi="Happy Holidays"/>
                                <w:color w:val="FFE9B3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020044">
                              <w:rPr>
                                <w:rFonts w:ascii="Happy Holidays" w:hAnsi="Happy Holidays"/>
                                <w:color w:val="FFE9B3"/>
                                <w:sz w:val="48"/>
                                <w:szCs w:val="48"/>
                                <w:lang w:val="en-US"/>
                              </w:rPr>
                              <w:t>Central Park night club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430042" id="_x0000_s1030" type="#_x0000_t202" style="position:absolute;margin-left:75.4pt;margin-top:617.5pt;width:300.5pt;height:44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" filled="f" stroked="f" strokeweight=".5pt">
                <v:textbox>
                  <w:txbxContent>
                    <w:p w14:paraId="60A6120E" w14:textId="77777777" w:rsidR="008D01D7" w:rsidRPr="00020044" w:rsidRDefault="00020044" w:rsidP="008D01D7">
                      <w:pPr>
                        <w:spacing w:after="0"/>
                        <w:jc w:val="center"/>
                        <w:rPr>
                          <w:rFonts w:ascii="Happy Holidays" w:hAnsi="Happy Holidays"/>
                          <w:color w:val="FFE9B3"/>
                          <w:sz w:val="48"/>
                          <w:szCs w:val="48"/>
                          <w:lang w:val="en-US"/>
                        </w:rPr>
                      </w:pPr>
                      <w:r w:rsidRPr="00020044">
                        <w:rPr>
                          <w:rFonts w:ascii="Happy Holidays" w:hAnsi="Happy Holidays"/>
                          <w:color w:val="FFE9B3"/>
                          <w:sz w:val="48"/>
                          <w:szCs w:val="48"/>
                          <w:lang w:val="en-US"/>
                        </w:rPr>
                        <w:t>Central Park night club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20044" w:rsidRPr="00D93183">
        <w:rPr>
          <w:noProof/>
          <w:color w:val="EFD115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E3284FC" wp14:editId="321FCF16">
                <wp:simplePos x="0" y="0"/>
                <wp:positionH relativeFrom="margin">
                  <wp:posOffset>1390650</wp:posOffset>
                </wp:positionH>
                <wp:positionV relativeFrom="paragraph">
                  <wp:posOffset>6985000</wp:posOffset>
                </wp:positionV>
                <wp:extent cx="2952750" cy="488950"/>
                <wp:effectExtent l="0" t="0" r="0" b="6350"/>
                <wp:wrapNone/>
                <wp:docPr id="59111430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488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A4EED1" w14:textId="77777777" w:rsidR="008D01D7" w:rsidRPr="00020044" w:rsidRDefault="008D01D7" w:rsidP="008D01D7">
                            <w:pPr>
                              <w:spacing w:after="0"/>
                              <w:jc w:val="center"/>
                              <w:rPr>
                                <w:rFonts w:ascii="Happy Holidays" w:hAnsi="Happy Holidays"/>
                                <w:color w:val="FFE9B3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020044">
                              <w:rPr>
                                <w:rFonts w:ascii="Happy Holidays" w:hAnsi="Happy Holidays"/>
                                <w:color w:val="FFE9B3"/>
                                <w:sz w:val="48"/>
                                <w:szCs w:val="48"/>
                                <w:lang w:val="en-US"/>
                              </w:rPr>
                              <w:t>MONDAY OCTOBER, 31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3284FC" id="_x0000_s1031" type="#_x0000_t202" style="position:absolute;margin-left:109.5pt;margin-top:550pt;width:232.5pt;height:38.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" filled="f" stroked="f" strokeweight=".5pt">
                <v:textbox>
                  <w:txbxContent>
                    <w:p w14:paraId="17A4EED1" w14:textId="77777777" w:rsidR="008D01D7" w:rsidRPr="00020044" w:rsidRDefault="008D01D7" w:rsidP="008D01D7">
                      <w:pPr>
                        <w:spacing w:after="0"/>
                        <w:jc w:val="center"/>
                        <w:rPr>
                          <w:rFonts w:ascii="Happy Holidays" w:hAnsi="Happy Holidays"/>
                          <w:color w:val="FFE9B3"/>
                          <w:sz w:val="48"/>
                          <w:szCs w:val="48"/>
                          <w:lang w:val="en-US"/>
                        </w:rPr>
                      </w:pPr>
                      <w:r w:rsidRPr="00020044">
                        <w:rPr>
                          <w:rFonts w:ascii="Happy Holidays" w:hAnsi="Happy Holidays"/>
                          <w:color w:val="FFE9B3"/>
                          <w:sz w:val="48"/>
                          <w:szCs w:val="48"/>
                          <w:lang w:val="en-US"/>
                        </w:rPr>
                        <w:t>MONDAY OCTOBER, 31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D01D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151BC15" wp14:editId="37A91D03">
                <wp:simplePos x="0" y="0"/>
                <wp:positionH relativeFrom="margin">
                  <wp:posOffset>2836545</wp:posOffset>
                </wp:positionH>
                <wp:positionV relativeFrom="paragraph">
                  <wp:posOffset>9921875</wp:posOffset>
                </wp:positionV>
                <wp:extent cx="2349500" cy="334645"/>
                <wp:effectExtent l="0" t="0" r="0" b="0"/>
                <wp:wrapNone/>
                <wp:docPr id="7740140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9500" cy="3346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B39714" w14:textId="77777777" w:rsidR="008D01D7" w:rsidRPr="00063BD3" w:rsidRDefault="008D01D7" w:rsidP="008D01D7">
                            <w:pPr>
                              <w:jc w:val="center"/>
                              <w:rPr>
                                <w:rFonts w:ascii="Antic Didone" w:hAnsi="Antic Didone"/>
                                <w:color w:val="FFE9B3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063BD3">
                              <w:rPr>
                                <w:rFonts w:ascii="Antic Didone" w:hAnsi="Antic Didone"/>
                                <w:color w:val="FFE9B3"/>
                                <w:sz w:val="28"/>
                                <w:szCs w:val="28"/>
                                <w:lang w:val="en-US"/>
                              </w:rPr>
                              <w:t>WWW.YOURWEBSITE.COM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1BC15" id="_x0000_s1032" type="#_x0000_t202" style="position:absolute;margin-left:223.35pt;margin-top:781.25pt;width:185pt;height:26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" filled="f" stroked="f" strokeweight=".5pt">
                <v:textbox>
                  <w:txbxContent>
                    <w:p w14:paraId="59B39714" w14:textId="77777777" w:rsidR="008D01D7" w:rsidRPr="00063BD3" w:rsidRDefault="008D01D7" w:rsidP="008D01D7">
                      <w:pPr>
                        <w:jc w:val="center"/>
                        <w:rPr>
                          <w:rFonts w:ascii="Antic Didone" w:hAnsi="Antic Didone"/>
                          <w:color w:val="FFE9B3"/>
                          <w:sz w:val="28"/>
                          <w:szCs w:val="28"/>
                          <w:lang w:val="en-US"/>
                        </w:rPr>
                      </w:pPr>
                      <w:r w:rsidRPr="00063BD3">
                        <w:rPr>
                          <w:rFonts w:ascii="Antic Didone" w:hAnsi="Antic Didone"/>
                          <w:color w:val="FFE9B3"/>
                          <w:sz w:val="28"/>
                          <w:szCs w:val="28"/>
                          <w:lang w:val="en-US"/>
                        </w:rPr>
                        <w:t>WWW.YOURWEBSITE.COM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D01D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DCADC72" wp14:editId="1A77FD59">
                <wp:simplePos x="0" y="0"/>
                <wp:positionH relativeFrom="margin">
                  <wp:posOffset>539750</wp:posOffset>
                </wp:positionH>
                <wp:positionV relativeFrom="paragraph">
                  <wp:posOffset>9920605</wp:posOffset>
                </wp:positionV>
                <wp:extent cx="1606550" cy="336550"/>
                <wp:effectExtent l="0" t="0" r="0" b="6350"/>
                <wp:wrapNone/>
                <wp:docPr id="61352256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6550" cy="336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0F0FC2" w14:textId="77777777" w:rsidR="008D01D7" w:rsidRPr="00063BD3" w:rsidRDefault="008D01D7" w:rsidP="008D01D7">
                            <w:pPr>
                              <w:jc w:val="center"/>
                              <w:rPr>
                                <w:rFonts w:ascii="Antic Didone" w:hAnsi="Antic Didone"/>
                                <w:color w:val="FFE9B3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063BD3">
                              <w:rPr>
                                <w:rFonts w:ascii="Antic Didone" w:hAnsi="Antic Didone"/>
                                <w:color w:val="FFE9B3"/>
                                <w:sz w:val="28"/>
                                <w:szCs w:val="28"/>
                                <w:lang w:val="en-US"/>
                              </w:rPr>
                              <w:t>On This Address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CADC72" id="_x0000_s1033" type="#_x0000_t202" style="position:absolute;margin-left:42.5pt;margin-top:781.15pt;width:126.5pt;height:26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" filled="f" stroked="f" strokeweight=".5pt">
                <v:textbox>
                  <w:txbxContent>
                    <w:p w14:paraId="790F0FC2" w14:textId="77777777" w:rsidR="008D01D7" w:rsidRPr="00063BD3" w:rsidRDefault="008D01D7" w:rsidP="008D01D7">
                      <w:pPr>
                        <w:jc w:val="center"/>
                        <w:rPr>
                          <w:rFonts w:ascii="Antic Didone" w:hAnsi="Antic Didone"/>
                          <w:color w:val="FFE9B3"/>
                          <w:sz w:val="28"/>
                          <w:szCs w:val="28"/>
                          <w:lang w:val="en-US"/>
                        </w:rPr>
                      </w:pPr>
                      <w:r w:rsidRPr="00063BD3">
                        <w:rPr>
                          <w:rFonts w:ascii="Antic Didone" w:hAnsi="Antic Didone"/>
                          <w:color w:val="FFE9B3"/>
                          <w:sz w:val="28"/>
                          <w:szCs w:val="28"/>
                          <w:lang w:val="en-US"/>
                        </w:rPr>
                        <w:t>On This Address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D01D7">
        <w:rPr>
          <w:noProof/>
        </w:rPr>
        <w:drawing>
          <wp:anchor distT="0" distB="0" distL="114300" distR="114300" simplePos="0" relativeHeight="251658240" behindDoc="1" locked="0" layoutInCell="1" allowOverlap="1" wp14:anchorId="083F0398" wp14:editId="7479A3E6">
            <wp:simplePos x="0" y="0"/>
            <wp:positionH relativeFrom="page">
              <wp:align>right</wp:align>
            </wp:positionH>
            <wp:positionV relativeFrom="paragraph">
              <wp:posOffset>-914400</wp:posOffset>
            </wp:positionV>
            <wp:extent cx="7556072" cy="10680700"/>
            <wp:effectExtent l="0" t="0" r="6985" b="6350"/>
            <wp:wrapNone/>
            <wp:docPr id="8891284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072" cy="1068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01D7">
        <w:br w:type="page"/>
      </w:r>
    </w:p>
    <w:p w14:paraId="5C361337" w14:textId="77777777" w:rsidR="008D01D7" w:rsidRDefault="00020044">
      <w:r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991ABE8" wp14:editId="647CDF23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255327" cy="1330036"/>
                <wp:effectExtent l="0" t="0" r="0" b="3810"/>
                <wp:wrapNone/>
                <wp:docPr id="100000078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55327" cy="13300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90C40F" w14:textId="77777777" w:rsidR="00020044" w:rsidRDefault="00020044" w:rsidP="00020044">
                            <w:pPr>
                              <w:spacing w:line="276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0E408B95" wp14:editId="5D377DD6">
                                  <wp:extent cx="2215661" cy="443132"/>
                                  <wp:effectExtent l="0" t="0" r="0" b="0"/>
                                  <wp:docPr id="2140270629" name="Picture 21402706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42475" cy="4684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DBE3708" w14:textId="77777777" w:rsidR="00020044" w:rsidRPr="00B36E82" w:rsidRDefault="00020044" w:rsidP="00020044">
                            <w:pPr>
                              <w:spacing w:after="100" w:line="240" w:lineRule="auto"/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</w:pPr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© </w:t>
                            </w:r>
                            <w:hyperlink r:id="rId6" w:tgtFrame="_blank" w:history="1">
                              <w:proofErr w:type="spellStart"/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WordLayouts</w:t>
                              </w:r>
                              <w:proofErr w:type="spellEnd"/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>. All Rights Reserved.</w:t>
                            </w:r>
                          </w:p>
                          <w:p w14:paraId="355227F7" w14:textId="77777777" w:rsidR="00020044" w:rsidRPr="00B36E82" w:rsidRDefault="00020044" w:rsidP="00020044">
                            <w:pPr>
                              <w:spacing w:after="100" w:line="240" w:lineRule="auto"/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</w:pPr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By downloading or using this template, you agree to comply with the </w:t>
                            </w:r>
                            <w:hyperlink r:id="rId7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Terms of Use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, </w:t>
                            </w:r>
                            <w:hyperlink r:id="rId8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License Agreement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, and </w:t>
                            </w:r>
                            <w:hyperlink r:id="rId9" w:tgtFrame="_blank" w:history="1">
                              <w:r w:rsidRPr="00B36E82">
                                <w:rPr>
                                  <w:rFonts w:ascii="Century Gothic" w:eastAsia="Times New Roman" w:hAnsi="Century Gothic" w:cs="Times New Roman"/>
                                  <w:color w:val="0000FF"/>
                                  <w:kern w:val="0"/>
                                  <w:sz w:val="20"/>
                                  <w:szCs w:val="20"/>
                                  <w:u w:val="single"/>
                                  <w:lang w:eastAsia="en-PK"/>
                                  <w14:ligatures w14:val="none"/>
                                </w:rPr>
                                <w:t>Disclaimer</w:t>
                              </w:r>
                            </w:hyperlink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 as stated on </w:t>
                            </w:r>
                            <w:proofErr w:type="spellStart"/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>WordLayouts</w:t>
                            </w:r>
                            <w:proofErr w:type="spellEnd"/>
                            <w:r w:rsidRPr="00B36E82">
                              <w:rPr>
                                <w:rFonts w:ascii="Century Gothic" w:eastAsia="Times New Roman" w:hAnsi="Century Gothic" w:cs="Times New Roman"/>
                                <w:kern w:val="0"/>
                                <w:sz w:val="20"/>
                                <w:szCs w:val="20"/>
                                <w:lang w:eastAsia="en-PK"/>
                                <w14:ligatures w14:val="none"/>
                              </w:rPr>
                              <w:t xml:space="preserve"> website. Unauthorized distribution is strictly prohibited.</w:t>
                            </w:r>
                          </w:p>
                          <w:p w14:paraId="2BD40486" w14:textId="77777777" w:rsidR="00020044" w:rsidRDefault="00020044" w:rsidP="0002004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1ABE8" id="Text Box 3" o:spid="_x0000_s1034" type="#_x0000_t202" style="position:absolute;margin-left:0;margin-top:0;width:492.55pt;height:104.7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" filled="f" stroked="f" strokeweight=".5pt">
                <v:textbox>
                  <w:txbxContent>
                    <w:p w14:paraId="1590C40F" w14:textId="77777777" w:rsidR="00020044" w:rsidRDefault="00020044" w:rsidP="00020044">
                      <w:pPr>
                        <w:spacing w:line="276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0E408B95" wp14:editId="5D377DD6">
                            <wp:extent cx="2215661" cy="443132"/>
                            <wp:effectExtent l="0" t="0" r="0" b="0"/>
                            <wp:docPr id="2140270629" name="Picture 21402706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42475" cy="4684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DBE3708" w14:textId="77777777" w:rsidR="00020044" w:rsidRPr="00B36E82" w:rsidRDefault="00020044" w:rsidP="00020044">
                      <w:pPr>
                        <w:spacing w:after="100" w:line="240" w:lineRule="auto"/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</w:pPr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© </w:t>
                      </w:r>
                      <w:hyperlink r:id="rId10" w:tgtFrame="_blank" w:history="1">
                        <w:proofErr w:type="spellStart"/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eastAsia="en-PK"/>
                            <w14:ligatures w14:val="none"/>
                          </w:rPr>
                          <w:t>WordLayouts</w:t>
                        </w:r>
                        <w:proofErr w:type="spellEnd"/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>. All Rights Reserved.</w:t>
                      </w:r>
                    </w:p>
                    <w:p w14:paraId="355227F7" w14:textId="77777777" w:rsidR="00020044" w:rsidRPr="00B36E82" w:rsidRDefault="00020044" w:rsidP="00020044">
                      <w:pPr>
                        <w:spacing w:after="100" w:line="240" w:lineRule="auto"/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</w:pPr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By downloading or using this template, you agree to comply with the </w:t>
                      </w:r>
                      <w:hyperlink r:id="rId11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eastAsia="en-PK"/>
                            <w14:ligatures w14:val="none"/>
                          </w:rPr>
                          <w:t>Terms of Use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, </w:t>
                      </w:r>
                      <w:hyperlink r:id="rId12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eastAsia="en-PK"/>
                            <w14:ligatures w14:val="none"/>
                          </w:rPr>
                          <w:t>License Agreement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, and </w:t>
                      </w:r>
                      <w:hyperlink r:id="rId13" w:tgtFrame="_blank" w:history="1">
                        <w:r w:rsidRPr="00B36E82">
                          <w:rPr>
                            <w:rFonts w:ascii="Century Gothic" w:eastAsia="Times New Roman" w:hAnsi="Century Gothic" w:cs="Times New Roman"/>
                            <w:color w:val="0000FF"/>
                            <w:kern w:val="0"/>
                            <w:sz w:val="20"/>
                            <w:szCs w:val="20"/>
                            <w:u w:val="single"/>
                            <w:lang w:eastAsia="en-PK"/>
                            <w14:ligatures w14:val="none"/>
                          </w:rPr>
                          <w:t>Disclaimer</w:t>
                        </w:r>
                      </w:hyperlink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 as stated on </w:t>
                      </w:r>
                      <w:proofErr w:type="spellStart"/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>WordLayouts</w:t>
                      </w:r>
                      <w:proofErr w:type="spellEnd"/>
                      <w:r w:rsidRPr="00B36E82">
                        <w:rPr>
                          <w:rFonts w:ascii="Century Gothic" w:eastAsia="Times New Roman" w:hAnsi="Century Gothic" w:cs="Times New Roman"/>
                          <w:kern w:val="0"/>
                          <w:sz w:val="20"/>
                          <w:szCs w:val="20"/>
                          <w:lang w:eastAsia="en-PK"/>
                          <w14:ligatures w14:val="none"/>
                        </w:rPr>
                        <w:t xml:space="preserve"> website. Unauthorized distribution is strictly prohibited.</w:t>
                      </w:r>
                    </w:p>
                    <w:p w14:paraId="2BD40486" w14:textId="77777777" w:rsidR="00020044" w:rsidRDefault="00020044" w:rsidP="00020044"/>
                  </w:txbxContent>
                </v:textbox>
                <w10:wrap anchorx="margin"/>
              </v:shape>
            </w:pict>
          </mc:Fallback>
        </mc:AlternateContent>
      </w:r>
    </w:p>
    <w:sectPr w:rsidR="008D01D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3C161E5-8B6E-4DF1-B247-6035F84D71AB}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loodthirsty">
    <w:panose1 w:val="02000500000000000000"/>
    <w:charset w:val="00"/>
    <w:family w:val="auto"/>
    <w:pitch w:val="variable"/>
    <w:sig w:usb0="A00000A7" w:usb1="5000004A" w:usb2="00000000" w:usb3="00000000" w:csb0="00000111" w:csb1="00000000"/>
    <w:embedItalic r:id="rId2" w:fontKey="{80D83623-63A0-4254-B064-7B86FDD912FC}"/>
  </w:font>
  <w:font w:name="Dark World">
    <w:panose1 w:val="02000500000000000000"/>
    <w:charset w:val="00"/>
    <w:family w:val="auto"/>
    <w:pitch w:val="variable"/>
    <w:sig w:usb0="A00000A7" w:usb1="5000004A" w:usb2="00000000" w:usb3="00000000" w:csb0="00000111" w:csb1="00000000"/>
    <w:embedRegular r:id="rId3" w:fontKey="{06A4B258-3E3C-4C9E-84A5-542D6627D63B}"/>
  </w:font>
  <w:font w:name="Happy Holidays">
    <w:altName w:val="Calibri"/>
    <w:panose1 w:val="00000000000000000000"/>
    <w:charset w:val="00"/>
    <w:family w:val="modern"/>
    <w:notTrueType/>
    <w:pitch w:val="variable"/>
    <w:sig w:usb0="A0000007" w:usb1="10000002" w:usb2="00000000" w:usb3="00000000" w:csb0="00000003" w:csb1="00000000"/>
  </w:font>
  <w:font w:name="Antic Didone">
    <w:altName w:val="Calibri"/>
    <w:charset w:val="00"/>
    <w:family w:val="auto"/>
    <w:pitch w:val="variable"/>
    <w:sig w:usb0="80000027" w:usb1="0000200A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4" w:fontKey="{4D0D2EA1-C1BD-4159-B3AD-DB35B70CE854}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407706BF-B691-4653-8FA4-DF4741F68BA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attachedTemplate r:id="rId1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6A31"/>
    <w:rsid w:val="00020044"/>
    <w:rsid w:val="00416A31"/>
    <w:rsid w:val="008D01D7"/>
    <w:rsid w:val="00E35A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44465E"/>
  <w15:chartTrackingRefBased/>
  <w15:docId w15:val="{AA50CD90-049F-490C-BD8A-B5951833EB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PK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ordlayouts.com/license-agreement/" TargetMode="External"/><Relationship Id="rId13" Type="http://schemas.openxmlformats.org/officeDocument/2006/relationships/hyperlink" Target="https://www.wordlayouts.com/disclaimer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www.wordlayouts.com/terms-and-conditions/" TargetMode="External"/><Relationship Id="rId12" Type="http://schemas.openxmlformats.org/officeDocument/2006/relationships/hyperlink" Target="https://www.wordlayouts.com/license-agreement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wordlayouts.com/" TargetMode="External"/><Relationship Id="rId11" Type="http://schemas.openxmlformats.org/officeDocument/2006/relationships/hyperlink" Target="https://www.wordlayouts.com/terms-and-conditions/" TargetMode="External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hyperlink" Target="https://www.wordlayouts.com/" TargetMode="External"/><Relationship Id="rId4" Type="http://schemas.openxmlformats.org/officeDocument/2006/relationships/image" Target="media/image1.jpeg"/><Relationship Id="rId9" Type="http://schemas.openxmlformats.org/officeDocument/2006/relationships/hyperlink" Target="https://www.wordlayouts.com/disclaimer/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ebsite%20Projects\PrintableSample.com\Halloween%20Templates\halloween-flyer-template%2007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halloween-flyer-template 07</Template>
  <TotalTime>0</TotalTime>
  <Pages>2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Halloween Flyer Template07-11-865d17pg3-01</vt:lpstr>
    </vt:vector>
  </TitlesOfParts>
  <Company>WordLayouts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Halloween Flyer Template07-11-865d17pg3-01</dc:title>
  <dc:subject/>
  <dc:creator>Muhammad Khalid Farooq</dc:creator>
  <cp:keywords/>
  <dc:description>©WordLayouts.com</dc:description>
  <cp:lastModifiedBy>Muhammad Khalid Farooq</cp:lastModifiedBy>
  <cp:revision>1</cp:revision>
  <dcterms:created xsi:type="dcterms:W3CDTF">2025-10-25T10:01:00Z</dcterms:created>
  <dcterms:modified xsi:type="dcterms:W3CDTF">2025-10-25T10:03:00Z</dcterms:modified>
</cp:coreProperties>
</file>